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491E39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СОДЕРЖАНИЕ ТОМА</w:t>
      </w: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360" w:type="dxa"/>
        <w:tblLook w:val="04A0" w:firstRow="1" w:lastRow="0" w:firstColumn="1" w:lastColumn="0" w:noHBand="0" w:noVBand="1"/>
      </w:tblPr>
      <w:tblGrid>
        <w:gridCol w:w="3434"/>
        <w:gridCol w:w="3402"/>
        <w:gridCol w:w="2375"/>
      </w:tblGrid>
      <w:tr w:rsidR="00C05769" w:rsidRPr="00416D71" w:rsidTr="005018BB">
        <w:tc>
          <w:tcPr>
            <w:tcW w:w="3434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3402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2375" w:type="dxa"/>
          </w:tcPr>
          <w:p w:rsidR="00C65CCA" w:rsidRDefault="00C65CCA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52473" w:rsidRPr="00416D71" w:rsidRDefault="00C05769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416D71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05769" w:rsidRPr="009C1722" w:rsidTr="005018BB">
        <w:tc>
          <w:tcPr>
            <w:tcW w:w="3434" w:type="dxa"/>
          </w:tcPr>
          <w:p w:rsidR="00C52473" w:rsidRPr="009C1722" w:rsidRDefault="00C52473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402" w:type="dxa"/>
          </w:tcPr>
          <w:p w:rsidR="008D12EB" w:rsidRDefault="008D12EB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Содержание</w:t>
            </w:r>
            <w:r w:rsidR="00751223">
              <w:rPr>
                <w:rFonts w:ascii="Times New Roman" w:hAnsi="Times New Roman"/>
                <w:szCs w:val="24"/>
              </w:rPr>
              <w:t xml:space="preserve"> тома</w:t>
            </w:r>
          </w:p>
        </w:tc>
        <w:tc>
          <w:tcPr>
            <w:tcW w:w="2375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DE77D4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C05769" w:rsidRPr="009C1722" w:rsidTr="005018BB">
        <w:tc>
          <w:tcPr>
            <w:tcW w:w="3434" w:type="dxa"/>
          </w:tcPr>
          <w:p w:rsidR="008D12EB" w:rsidRDefault="008D12EB" w:rsidP="00FB599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4B173B" w:rsidP="00EF5307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C81FBD">
              <w:rPr>
                <w:rFonts w:ascii="Times New Roman" w:hAnsi="Times New Roman"/>
                <w:szCs w:val="24"/>
              </w:rPr>
              <w:t>иПМТ</w:t>
            </w:r>
            <w:r w:rsidR="00FB599B">
              <w:rPr>
                <w:rFonts w:ascii="Times New Roman" w:hAnsi="Times New Roman"/>
                <w:szCs w:val="24"/>
              </w:rPr>
              <w:t>-О</w:t>
            </w:r>
            <w:r w:rsidR="00EF5307">
              <w:rPr>
                <w:rFonts w:ascii="Times New Roman" w:hAnsi="Times New Roman"/>
                <w:szCs w:val="24"/>
              </w:rPr>
              <w:t>Ч</w:t>
            </w:r>
            <w:r>
              <w:rPr>
                <w:rFonts w:ascii="Times New Roman" w:hAnsi="Times New Roman"/>
                <w:szCs w:val="24"/>
              </w:rPr>
              <w:t>-СП</w:t>
            </w:r>
          </w:p>
        </w:tc>
        <w:tc>
          <w:tcPr>
            <w:tcW w:w="3402" w:type="dxa"/>
          </w:tcPr>
          <w:p w:rsidR="008D12EB" w:rsidRDefault="008D12EB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C52473" w:rsidRPr="009C1722" w:rsidRDefault="009C1722" w:rsidP="009C1722">
            <w:pPr>
              <w:tabs>
                <w:tab w:val="left" w:pos="3168"/>
              </w:tabs>
              <w:ind w:right="408"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 проекта</w:t>
            </w:r>
          </w:p>
        </w:tc>
        <w:tc>
          <w:tcPr>
            <w:tcW w:w="2375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4B173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E42215" w:rsidRPr="009C1722" w:rsidTr="005018BB">
        <w:tc>
          <w:tcPr>
            <w:tcW w:w="3434" w:type="dxa"/>
          </w:tcPr>
          <w:p w:rsidR="00E42215" w:rsidRDefault="00E4221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15.03.2015-ППТиПМТ</w:t>
            </w:r>
          </w:p>
        </w:tc>
        <w:tc>
          <w:tcPr>
            <w:tcW w:w="3402" w:type="dxa"/>
          </w:tcPr>
          <w:p w:rsidR="00E42215" w:rsidRDefault="00E42215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Справка руководителя проекта</w:t>
            </w:r>
          </w:p>
        </w:tc>
        <w:tc>
          <w:tcPr>
            <w:tcW w:w="2375" w:type="dxa"/>
          </w:tcPr>
          <w:p w:rsidR="00E42215" w:rsidRDefault="00E42215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лист</w:t>
            </w:r>
          </w:p>
        </w:tc>
      </w:tr>
      <w:tr w:rsidR="00C05769" w:rsidRPr="009C1722" w:rsidTr="005018BB">
        <w:tc>
          <w:tcPr>
            <w:tcW w:w="3434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4B173B" w:rsidP="00EF5307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C81FBD">
              <w:rPr>
                <w:rFonts w:ascii="Times New Roman" w:hAnsi="Times New Roman"/>
                <w:szCs w:val="24"/>
              </w:rPr>
              <w:t>иПМТ</w:t>
            </w:r>
            <w:r w:rsidR="00321F3B">
              <w:rPr>
                <w:rFonts w:ascii="Times New Roman" w:hAnsi="Times New Roman"/>
                <w:szCs w:val="24"/>
              </w:rPr>
              <w:t>-О</w:t>
            </w:r>
            <w:r w:rsidR="00EF5307"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3402" w:type="dxa"/>
          </w:tcPr>
          <w:p w:rsidR="00C52473" w:rsidRPr="00122474" w:rsidRDefault="00D761C5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Основная часть проекта планировки.</w:t>
            </w:r>
          </w:p>
          <w:p w:rsidR="00122474" w:rsidRPr="00122474" w:rsidRDefault="00D761C5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Положение о размещении автомобильной дороги общего пользования регионального и межмуниципального значения</w:t>
            </w:r>
          </w:p>
        </w:tc>
        <w:tc>
          <w:tcPr>
            <w:tcW w:w="2375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52473" w:rsidRPr="009C1722" w:rsidRDefault="00D112F2" w:rsidP="00D112F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="008D12EB">
              <w:rPr>
                <w:rFonts w:ascii="Times New Roman" w:hAnsi="Times New Roman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Cs w:val="24"/>
              </w:rPr>
              <w:t>ов</w:t>
            </w:r>
          </w:p>
        </w:tc>
      </w:tr>
      <w:tr w:rsidR="0062183F" w:rsidRPr="009C1722" w:rsidTr="005018BB">
        <w:tc>
          <w:tcPr>
            <w:tcW w:w="3434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62183F" w:rsidRPr="009C1722" w:rsidRDefault="0062183F" w:rsidP="00EF5307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C81FBD">
              <w:rPr>
                <w:rFonts w:ascii="Times New Roman" w:hAnsi="Times New Roman"/>
                <w:szCs w:val="24"/>
              </w:rPr>
              <w:t>иПМТ</w:t>
            </w:r>
            <w:r>
              <w:rPr>
                <w:rFonts w:ascii="Times New Roman" w:hAnsi="Times New Roman"/>
                <w:szCs w:val="24"/>
              </w:rPr>
              <w:t>-О</w:t>
            </w:r>
            <w:r w:rsidR="00EF5307"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3402" w:type="dxa"/>
          </w:tcPr>
          <w:p w:rsidR="0062183F" w:rsidRPr="00122474" w:rsidRDefault="00D761C5" w:rsidP="00122474">
            <w:pPr>
              <w:tabs>
                <w:tab w:val="left" w:pos="3168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Основная часть</w:t>
            </w:r>
            <w:r w:rsidR="0062183F" w:rsidRPr="00122474">
              <w:rPr>
                <w:rFonts w:ascii="Times New Roman" w:hAnsi="Times New Roman"/>
                <w:szCs w:val="24"/>
              </w:rPr>
              <w:t xml:space="preserve"> проекта планировки.</w:t>
            </w:r>
          </w:p>
          <w:p w:rsidR="0062183F" w:rsidRPr="00122474" w:rsidRDefault="0062183F" w:rsidP="00122474">
            <w:pPr>
              <w:pStyle w:val="a0"/>
              <w:spacing w:line="240" w:lineRule="auto"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 w:rsidRPr="00122474">
              <w:rPr>
                <w:rFonts w:ascii="Times New Roman" w:hAnsi="Times New Roman"/>
                <w:lang w:eastAsia="en-US"/>
              </w:rPr>
              <w:t>Графическая часть</w:t>
            </w:r>
          </w:p>
        </w:tc>
        <w:tc>
          <w:tcPr>
            <w:tcW w:w="2375" w:type="dxa"/>
          </w:tcPr>
          <w:p w:rsidR="008D12EB" w:rsidRDefault="008D12EB" w:rsidP="00CE4B6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62183F" w:rsidRPr="009C1722" w:rsidRDefault="00690BD7" w:rsidP="00D112F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D112F2">
              <w:rPr>
                <w:rFonts w:ascii="Times New Roman" w:hAnsi="Times New Roman"/>
                <w:szCs w:val="24"/>
              </w:rPr>
              <w:t>1</w:t>
            </w:r>
            <w:bookmarkStart w:id="0" w:name="_GoBack"/>
            <w:bookmarkEnd w:id="0"/>
            <w:r w:rsidR="009521A3">
              <w:rPr>
                <w:rFonts w:ascii="Times New Roman" w:hAnsi="Times New Roman"/>
                <w:szCs w:val="24"/>
              </w:rPr>
              <w:t xml:space="preserve"> листов</w:t>
            </w:r>
          </w:p>
        </w:tc>
      </w:tr>
      <w:tr w:rsidR="00690BD7" w:rsidRPr="009C1722" w:rsidTr="005018BB">
        <w:tc>
          <w:tcPr>
            <w:tcW w:w="3434" w:type="dxa"/>
          </w:tcPr>
          <w:p w:rsidR="00690BD7" w:rsidRDefault="00690BD7" w:rsidP="00EF5307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C81FBD">
              <w:rPr>
                <w:rFonts w:ascii="Times New Roman" w:hAnsi="Times New Roman"/>
                <w:szCs w:val="24"/>
              </w:rPr>
              <w:t>иПМТ</w:t>
            </w:r>
            <w:r>
              <w:rPr>
                <w:rFonts w:ascii="Times New Roman" w:hAnsi="Times New Roman"/>
                <w:szCs w:val="24"/>
              </w:rPr>
              <w:t>-</w:t>
            </w:r>
            <w:r w:rsidR="00EF5307">
              <w:rPr>
                <w:rFonts w:ascii="Times New Roman" w:hAnsi="Times New Roman"/>
                <w:szCs w:val="24"/>
              </w:rPr>
              <w:t>ОЧ</w:t>
            </w:r>
            <w:r>
              <w:rPr>
                <w:rFonts w:ascii="Times New Roman" w:hAnsi="Times New Roman"/>
                <w:szCs w:val="24"/>
              </w:rPr>
              <w:t>-П</w:t>
            </w:r>
          </w:p>
        </w:tc>
        <w:tc>
          <w:tcPr>
            <w:tcW w:w="3402" w:type="dxa"/>
          </w:tcPr>
          <w:p w:rsidR="00751223" w:rsidRPr="00751223" w:rsidRDefault="00D1531D" w:rsidP="00751223">
            <w:pPr>
              <w:pStyle w:val="a0"/>
              <w:spacing w:line="240" w:lineRule="auto"/>
              <w:ind w:firstLine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Текстовые приложения</w:t>
            </w:r>
          </w:p>
        </w:tc>
        <w:tc>
          <w:tcPr>
            <w:tcW w:w="2375" w:type="dxa"/>
          </w:tcPr>
          <w:p w:rsidR="00690BD7" w:rsidRDefault="00EC0579" w:rsidP="00D112F2">
            <w:pPr>
              <w:tabs>
                <w:tab w:val="left" w:pos="3168"/>
              </w:tabs>
              <w:ind w:right="408"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D112F2">
              <w:rPr>
                <w:rFonts w:ascii="Times New Roman" w:hAnsi="Times New Roman"/>
                <w:szCs w:val="24"/>
              </w:rPr>
              <w:t>7</w:t>
            </w:r>
            <w:r>
              <w:rPr>
                <w:rFonts w:ascii="Times New Roman" w:hAnsi="Times New Roman"/>
                <w:szCs w:val="24"/>
              </w:rPr>
              <w:t xml:space="preserve"> листов</w:t>
            </w:r>
          </w:p>
        </w:tc>
      </w:tr>
    </w:tbl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3F6541" w:rsidRDefault="003F6541" w:rsidP="003F6541">
      <w:pPr>
        <w:pStyle w:val="a0"/>
        <w:rPr>
          <w:lang w:eastAsia="en-US"/>
        </w:rPr>
      </w:pPr>
    </w:p>
    <w:p w:rsidR="00CE4B62" w:rsidRPr="0068498A" w:rsidRDefault="003F6541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</w:t>
      </w:r>
      <w:r w:rsidR="00CE4B62" w:rsidRPr="0068498A">
        <w:rPr>
          <w:rFonts w:ascii="Times New Roman" w:hAnsi="Times New Roman"/>
          <w:b/>
          <w:szCs w:val="24"/>
        </w:rPr>
        <w:t>ОСТАВ ПРОЕКТА</w:t>
      </w:r>
    </w:p>
    <w:p w:rsidR="00CE4B62" w:rsidRPr="0068498A" w:rsidRDefault="00CE4B62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tbl>
      <w:tblPr>
        <w:tblStyle w:val="ad"/>
        <w:tblW w:w="0" w:type="auto"/>
        <w:tblInd w:w="534" w:type="dxa"/>
        <w:tblLook w:val="04A0" w:firstRow="1" w:lastRow="0" w:firstColumn="1" w:lastColumn="0" w:noHBand="0" w:noVBand="1"/>
      </w:tblPr>
      <w:tblGrid>
        <w:gridCol w:w="1115"/>
        <w:gridCol w:w="3657"/>
        <w:gridCol w:w="2412"/>
        <w:gridCol w:w="1853"/>
      </w:tblGrid>
      <w:tr w:rsidR="00CE4B62" w:rsidRPr="0068498A" w:rsidTr="0054562C">
        <w:tc>
          <w:tcPr>
            <w:tcW w:w="1115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CE4B62" w:rsidP="00416D71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b/>
                <w:szCs w:val="24"/>
              </w:rPr>
            </w:pPr>
            <w:r w:rsidRPr="0068498A">
              <w:rPr>
                <w:rFonts w:ascii="Times New Roman" w:hAnsi="Times New Roman"/>
                <w:b/>
                <w:szCs w:val="24"/>
              </w:rPr>
              <w:t xml:space="preserve">№ </w:t>
            </w:r>
            <w:r w:rsidR="00416D71">
              <w:rPr>
                <w:rFonts w:ascii="Times New Roman" w:hAnsi="Times New Roman"/>
                <w:b/>
                <w:szCs w:val="24"/>
              </w:rPr>
              <w:t>тома</w:t>
            </w:r>
          </w:p>
        </w:tc>
        <w:tc>
          <w:tcPr>
            <w:tcW w:w="3657" w:type="dxa"/>
          </w:tcPr>
          <w:p w:rsidR="00C65CCA" w:rsidRDefault="00C65CCA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B808CB">
            <w:pPr>
              <w:tabs>
                <w:tab w:val="left" w:pos="3168"/>
              </w:tabs>
              <w:ind w:right="408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Обозначение</w:t>
            </w:r>
          </w:p>
        </w:tc>
        <w:tc>
          <w:tcPr>
            <w:tcW w:w="2412" w:type="dxa"/>
          </w:tcPr>
          <w:p w:rsidR="00C65CCA" w:rsidRDefault="00C65CCA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416D71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1853" w:type="dxa"/>
          </w:tcPr>
          <w:p w:rsidR="00C65CCA" w:rsidRDefault="00C65CCA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CE4B62" w:rsidRPr="0068498A" w:rsidRDefault="00416D71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1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BC2EFF">
              <w:rPr>
                <w:rFonts w:ascii="Times New Roman" w:hAnsi="Times New Roman"/>
                <w:szCs w:val="24"/>
              </w:rPr>
              <w:t>15.03.2015-ППТ</w:t>
            </w:r>
            <w:r w:rsidR="009D577E">
              <w:rPr>
                <w:rFonts w:ascii="Times New Roman" w:hAnsi="Times New Roman"/>
                <w:szCs w:val="24"/>
              </w:rPr>
              <w:t>иПМТ</w:t>
            </w:r>
            <w:r w:rsidRPr="00BC2EFF">
              <w:rPr>
                <w:rFonts w:ascii="Times New Roman" w:hAnsi="Times New Roman"/>
                <w:szCs w:val="24"/>
              </w:rPr>
              <w:t>-О</w:t>
            </w:r>
            <w:r>
              <w:rPr>
                <w:rFonts w:ascii="Times New Roman" w:hAnsi="Times New Roman"/>
                <w:szCs w:val="24"/>
              </w:rPr>
              <w:t>Ч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Основная (утверждаемая) часть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2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15.03.2015-ППТ</w:t>
            </w:r>
            <w:r w:rsidR="009D577E">
              <w:rPr>
                <w:rFonts w:ascii="Times New Roman" w:hAnsi="Times New Roman"/>
                <w:szCs w:val="24"/>
              </w:rPr>
              <w:t>иПМТ</w:t>
            </w:r>
            <w:r>
              <w:rPr>
                <w:rFonts w:ascii="Times New Roman" w:hAnsi="Times New Roman"/>
                <w:szCs w:val="24"/>
              </w:rPr>
              <w:t>-МО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Материалы по обоснованию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CE4B62" w:rsidRPr="0068498A" w:rsidTr="0054562C">
        <w:tc>
          <w:tcPr>
            <w:tcW w:w="1115" w:type="dxa"/>
          </w:tcPr>
          <w:p w:rsidR="00C65CCA" w:rsidRDefault="00C65CCA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C60A2B" w:rsidRDefault="00C60A2B" w:rsidP="00C60A2B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C60A2B">
              <w:rPr>
                <w:rFonts w:ascii="Times New Roman" w:hAnsi="Times New Roman"/>
                <w:szCs w:val="24"/>
              </w:rPr>
              <w:t>Том 3</w:t>
            </w:r>
          </w:p>
        </w:tc>
        <w:tc>
          <w:tcPr>
            <w:tcW w:w="3657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CE4B62" w:rsidRPr="00BC2EFF" w:rsidRDefault="00BC2EFF" w:rsidP="00C65CCA">
            <w:pPr>
              <w:tabs>
                <w:tab w:val="left" w:pos="3168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15.03.2015-</w:t>
            </w:r>
            <w:r w:rsidR="009D577E">
              <w:rPr>
                <w:rFonts w:ascii="Times New Roman" w:hAnsi="Times New Roman"/>
                <w:szCs w:val="24"/>
              </w:rPr>
              <w:t>ППТи</w:t>
            </w:r>
            <w:r>
              <w:rPr>
                <w:rFonts w:ascii="Times New Roman" w:hAnsi="Times New Roman"/>
                <w:szCs w:val="24"/>
              </w:rPr>
              <w:t>ПМТ</w:t>
            </w:r>
          </w:p>
        </w:tc>
        <w:tc>
          <w:tcPr>
            <w:tcW w:w="2412" w:type="dxa"/>
          </w:tcPr>
          <w:p w:rsid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  <w:p w:rsidR="00CE4B62" w:rsidRPr="00C65CCA" w:rsidRDefault="00C65CCA" w:rsidP="00C65CCA">
            <w:pPr>
              <w:tabs>
                <w:tab w:val="left" w:pos="3168"/>
              </w:tabs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  <w:r w:rsidRPr="00C65CCA">
              <w:rPr>
                <w:rFonts w:ascii="Times New Roman" w:hAnsi="Times New Roman"/>
                <w:szCs w:val="24"/>
              </w:rPr>
              <w:t>Проект межевания</w:t>
            </w:r>
          </w:p>
        </w:tc>
        <w:tc>
          <w:tcPr>
            <w:tcW w:w="1853" w:type="dxa"/>
          </w:tcPr>
          <w:p w:rsidR="00CE4B62" w:rsidRPr="0068498A" w:rsidRDefault="00CE4B62" w:rsidP="00C2040B">
            <w:pPr>
              <w:tabs>
                <w:tab w:val="left" w:pos="3168"/>
              </w:tabs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CE4B62" w:rsidRPr="0068498A" w:rsidRDefault="00CE4B62" w:rsidP="00CE4B62">
      <w:pPr>
        <w:tabs>
          <w:tab w:val="left" w:pos="3168"/>
        </w:tabs>
        <w:ind w:left="360" w:right="408"/>
        <w:rPr>
          <w:rFonts w:ascii="Times New Roman" w:hAnsi="Times New Roman"/>
          <w:b/>
          <w:szCs w:val="24"/>
        </w:rPr>
      </w:pPr>
    </w:p>
    <w:p w:rsidR="004D78A3" w:rsidRDefault="004D78A3" w:rsidP="00373F12">
      <w:pPr>
        <w:pStyle w:val="a0"/>
        <w:ind w:firstLine="0"/>
        <w:rPr>
          <w:lang w:eastAsia="en-US"/>
        </w:rPr>
      </w:pPr>
    </w:p>
    <w:p w:rsidR="00A404C1" w:rsidRDefault="00A404C1" w:rsidP="00A404C1">
      <w:pPr>
        <w:pStyle w:val="a0"/>
        <w:rPr>
          <w:lang w:eastAsia="en-US"/>
        </w:rPr>
      </w:pPr>
    </w:p>
    <w:p w:rsidR="00A404C1" w:rsidRDefault="00FD29BB" w:rsidP="00336EF5">
      <w:pPr>
        <w:pStyle w:val="a0"/>
        <w:ind w:firstLine="0"/>
        <w:rPr>
          <w:lang w:eastAsia="en-US"/>
        </w:rPr>
      </w:pPr>
      <w:r>
        <w:rPr>
          <w:lang w:eastAsia="en-US"/>
        </w:rPr>
        <w:tab/>
      </w: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D3" w:rsidRDefault="00B405D3" w:rsidP="00B37A9B">
      <w:pPr>
        <w:spacing w:line="240" w:lineRule="auto"/>
      </w:pPr>
      <w:r>
        <w:separator/>
      </w:r>
    </w:p>
  </w:endnote>
  <w:endnote w:type="continuationSeparator" w:id="0">
    <w:p w:rsidR="00B405D3" w:rsidRDefault="00B405D3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794C8A83" wp14:editId="086AC8D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3A6ABE8" wp14:editId="2C1D9CAE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71077EF" wp14:editId="1DD5D28F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2EFB7D69" wp14:editId="0106E73C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00E1A438" wp14:editId="6B65AD64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B9D1BF" wp14:editId="11B053A6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85B0D1" wp14:editId="07DD0D88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65CD872" wp14:editId="72E87689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B185FE7" wp14:editId="5123FDC1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CCAB0F9" wp14:editId="36F434D2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9B3993" wp14:editId="4AFC9BB6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57EE70C1" wp14:editId="71687B92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59799D" wp14:editId="139B5354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112F2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D112F2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D112F2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D112F2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48D88872" wp14:editId="35F74978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6ACA4214" wp14:editId="6C55F006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37E612A3" wp14:editId="1065C5D1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2B62AB29" wp14:editId="034CFB45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3B504276" wp14:editId="11126BC9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0ABDAA02" wp14:editId="292FB3BE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260F4F86" wp14:editId="346A96CE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78282F7B" wp14:editId="38B268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F707E5A" wp14:editId="09AC2142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2B849D4C" wp14:editId="1993288E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3D878F0D" wp14:editId="1487B9C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35EF72F2" wp14:editId="3E196B5B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703859CC" wp14:editId="3CD9DBD9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0CD3EDAD" wp14:editId="3951B128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0E0624ED" wp14:editId="1CC33FF6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AE31ED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AE31ED">
            <w:rPr>
              <w:rFonts w:ascii="Times New Roman" w:hAnsi="Times New Roman"/>
              <w:sz w:val="32"/>
              <w:szCs w:val="32"/>
            </w:rPr>
            <w:t>ОЧ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883F5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7F7FF1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D112F2" w:rsidRPr="00D112F2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D112F2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153F54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СОСТАВ ПРОЕКТА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11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C65CCA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2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EB44869" wp14:editId="154AE240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D112F2" w:rsidRPr="00D112F2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D112F2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11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74D67FB2" wp14:editId="63EDD6AF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3651DDB4" wp14:editId="7DB30BF7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8DF112B" wp14:editId="00A28401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75AEC49F" wp14:editId="4CB9F2AF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14A010BF" wp14:editId="5BAF3BD0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6C967EE4" wp14:editId="648ED2FB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5640E596" wp14:editId="12B495B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34E1633B" wp14:editId="45A893AB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D3" w:rsidRDefault="00B405D3" w:rsidP="00B37A9B">
      <w:pPr>
        <w:spacing w:line="240" w:lineRule="auto"/>
      </w:pPr>
      <w:r>
        <w:separator/>
      </w:r>
    </w:p>
  </w:footnote>
  <w:footnote w:type="continuationSeparator" w:id="0">
    <w:p w:rsidR="00B405D3" w:rsidRDefault="00B405D3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321A30CF" wp14:editId="31CF5003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93D629F" wp14:editId="42FD5E4E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0D17A996" wp14:editId="5FD18B66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04DDB2D5" wp14:editId="482242A3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656335F6" wp14:editId="2A1A1AE6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4686BF0C" wp14:editId="3A5C12DD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D112F2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D112F2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AE4C47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09798C20" wp14:editId="17014D3E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1F7CF9">
      <w:rPr>
        <w:rFonts w:ascii="Times New Roman" w:eastAsia="Times New Roman" w:hAnsi="Times New Roman"/>
        <w:noProof/>
        <w:szCs w:val="24"/>
        <w:lang w:eastAsia="ru-RU"/>
      </w:rPr>
      <w:t>3</w:t>
    </w:r>
    <w:r w:rsidR="001F7CF9"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27FCFE0B" wp14:editId="2FAAC084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44A85D99" wp14:editId="0A1B81AA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5C4A0A62" wp14:editId="1F7D3136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20D5B5C4" wp14:editId="41AAEF2E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55A67C6B" wp14:editId="6F00045D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D3C54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91E39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28C0"/>
    <w:rsid w:val="00604464"/>
    <w:rsid w:val="0060767D"/>
    <w:rsid w:val="00611A43"/>
    <w:rsid w:val="00616E18"/>
    <w:rsid w:val="00617737"/>
    <w:rsid w:val="0062183F"/>
    <w:rsid w:val="00624C7E"/>
    <w:rsid w:val="006322A5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FE1"/>
    <w:rsid w:val="00741136"/>
    <w:rsid w:val="00746DC8"/>
    <w:rsid w:val="00751223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83F5D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C47"/>
    <w:rsid w:val="00AE69E2"/>
    <w:rsid w:val="00B0691E"/>
    <w:rsid w:val="00B37A9B"/>
    <w:rsid w:val="00B405D3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31CA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12F2"/>
    <w:rsid w:val="00D14A44"/>
    <w:rsid w:val="00D15265"/>
    <w:rsid w:val="00D1531D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0579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CF199-E1D5-4B74-9826-254AF65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128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786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42</cp:revision>
  <cp:lastPrinted>2016-01-13T13:56:00Z</cp:lastPrinted>
  <dcterms:created xsi:type="dcterms:W3CDTF">2015-07-06T07:33:00Z</dcterms:created>
  <dcterms:modified xsi:type="dcterms:W3CDTF">2016-01-13T13:56:00Z</dcterms:modified>
</cp:coreProperties>
</file>